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A45B85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п о с т а н о в л я ю: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В.А. Савина</w:t>
      </w:r>
      <w:bookmarkStart w:id="0" w:name="_GoBack"/>
      <w:bookmarkEnd w:id="0"/>
    </w:p>
    <w:sectPr w:rsidR="00A45B85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17152F"/>
    <w:rsid w:val="003F3F57"/>
    <w:rsid w:val="004614F1"/>
    <w:rsid w:val="004F0D18"/>
    <w:rsid w:val="006165DA"/>
    <w:rsid w:val="00623A50"/>
    <w:rsid w:val="007E3562"/>
    <w:rsid w:val="009712A8"/>
    <w:rsid w:val="009973C8"/>
    <w:rsid w:val="00A45B85"/>
    <w:rsid w:val="00B148FF"/>
    <w:rsid w:val="00BE35E1"/>
    <w:rsid w:val="00E96B16"/>
    <w:rsid w:val="00F16FD3"/>
    <w:rsid w:val="00F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273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4</cp:revision>
  <cp:lastPrinted>2021-08-13T06:50:00Z</cp:lastPrinted>
  <dcterms:created xsi:type="dcterms:W3CDTF">2021-04-14T11:08:00Z</dcterms:created>
  <dcterms:modified xsi:type="dcterms:W3CDTF">2021-08-13T06:50:00Z</dcterms:modified>
</cp:coreProperties>
</file>